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B4F" w:rsidRDefault="00551B4F" w:rsidP="00551B4F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</w:rPr>
        <w:t>Richard GODFREY</w:t>
      </w: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u w:val="none"/>
        </w:rPr>
        <w:t>fl.1484)</w:t>
      </w:r>
    </w:p>
    <w:p w:rsidR="00551B4F" w:rsidRDefault="00551B4F" w:rsidP="00551B4F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Cliffe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>, Kent. Husbandman.</w:t>
      </w:r>
    </w:p>
    <w:p w:rsidR="00551B4F" w:rsidRDefault="00551B4F" w:rsidP="00551B4F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551B4F" w:rsidRDefault="00551B4F" w:rsidP="00551B4F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551B4F" w:rsidRDefault="00551B4F" w:rsidP="00551B4F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  <w:t>1484</w:t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 xml:space="preserve">Alice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Clerke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of Wrotham(q.v.) brought a plaint of debt against him, </w:t>
      </w:r>
    </w:p>
    <w:p w:rsidR="00551B4F" w:rsidRDefault="00551B4F" w:rsidP="00551B4F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Poleyne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Cliffe</w:t>
      </w:r>
      <w:proofErr w:type="spellEnd"/>
      <w:r>
        <w:rPr>
          <w:rFonts w:ascii="Times New Roman" w:hAnsi="Times New Roman" w:cs="Times New Roman"/>
        </w:rPr>
        <w:t>(q.v.) and Henry Smyth(q.v.).</w:t>
      </w:r>
    </w:p>
    <w:p w:rsidR="00551B4F" w:rsidRDefault="00551B4F" w:rsidP="00551B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551B4F" w:rsidRDefault="00551B4F" w:rsidP="00551B4F">
      <w:pPr>
        <w:rPr>
          <w:rFonts w:ascii="Times New Roman" w:hAnsi="Times New Roman" w:cs="Times New Roman"/>
        </w:rPr>
      </w:pPr>
    </w:p>
    <w:p w:rsidR="00551B4F" w:rsidRDefault="00551B4F" w:rsidP="00551B4F">
      <w:pPr>
        <w:rPr>
          <w:rFonts w:ascii="Times New Roman" w:hAnsi="Times New Roman" w:cs="Times New Roman"/>
        </w:rPr>
      </w:pPr>
    </w:p>
    <w:p w:rsidR="00551B4F" w:rsidRDefault="00551B4F" w:rsidP="00551B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June 2017</w:t>
      </w:r>
    </w:p>
    <w:p w:rsidR="006B2F86" w:rsidRPr="00E71FC3" w:rsidRDefault="00551B4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B4F" w:rsidRDefault="00551B4F" w:rsidP="00E71FC3">
      <w:r>
        <w:separator/>
      </w:r>
    </w:p>
  </w:endnote>
  <w:endnote w:type="continuationSeparator" w:id="0">
    <w:p w:rsidR="00551B4F" w:rsidRDefault="00551B4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B4F" w:rsidRDefault="00551B4F" w:rsidP="00E71FC3">
      <w:r>
        <w:separator/>
      </w:r>
    </w:p>
  </w:footnote>
  <w:footnote w:type="continuationSeparator" w:id="0">
    <w:p w:rsidR="00551B4F" w:rsidRDefault="00551B4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B4F"/>
    <w:rsid w:val="001A7C09"/>
    <w:rsid w:val="00551B4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E2116F-F7A7-41FD-9D2C-CBA63EB99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1B4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51B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2017-06-27T20:49:00Z</dcterms:created>
  <dcterms:modified xsi:type="dcterms:W3CDTF">2017-06-27T20:49:00Z</dcterms:modified>
</cp:coreProperties>
</file>